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DE155"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E284F6B" wp14:editId="5B7B7E55">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47A2BDB"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DF1505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DA312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409F265" w14:textId="77777777" w:rsidR="00B5191C" w:rsidRDefault="00B5191C" w:rsidP="00B5191C">
      <w:pPr>
        <w:ind w:left="4320" w:hanging="4320"/>
        <w:rPr>
          <w:rFonts w:ascii="Arial" w:hAnsi="Arial"/>
          <w:sz w:val="20"/>
        </w:rPr>
      </w:pPr>
    </w:p>
    <w:p w14:paraId="1CA4FF7C" w14:textId="77777777" w:rsidR="00B5191C" w:rsidRPr="00DA5F45" w:rsidRDefault="00B5191C" w:rsidP="00B5191C">
      <w:pPr>
        <w:pStyle w:val="BodyText"/>
        <w:rPr>
          <w:rFonts w:ascii="Arial" w:hAnsi="Arial"/>
        </w:rPr>
      </w:pPr>
      <w:r w:rsidRPr="00DA5F45">
        <w:rPr>
          <w:rFonts w:ascii="Arial" w:hAnsi="Arial"/>
        </w:rPr>
        <w:t>FOR MORE INFORMATION:</w:t>
      </w:r>
    </w:p>
    <w:p w14:paraId="00E9F60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A8FB33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5DC4FC7" w14:textId="77777777" w:rsidR="00B5191C" w:rsidRDefault="00B5191C" w:rsidP="00B5191C">
      <w:pPr>
        <w:ind w:left="4320" w:hanging="4320"/>
        <w:rPr>
          <w:rFonts w:ascii="Arial" w:hAnsi="Arial"/>
          <w:sz w:val="20"/>
        </w:rPr>
      </w:pPr>
      <w:r w:rsidRPr="00DA5F45">
        <w:rPr>
          <w:rFonts w:ascii="Arial" w:hAnsi="Arial"/>
          <w:sz w:val="20"/>
        </w:rPr>
        <w:t>Organization</w:t>
      </w:r>
    </w:p>
    <w:p w14:paraId="4FED6D1B"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27F84DD" w14:textId="77777777" w:rsidR="00B5191C" w:rsidRPr="00DA5F45" w:rsidRDefault="00B5191C" w:rsidP="00B5191C">
      <w:pPr>
        <w:rPr>
          <w:rFonts w:ascii="Arial" w:hAnsi="Arial"/>
          <w:sz w:val="20"/>
        </w:rPr>
      </w:pPr>
    </w:p>
    <w:p w14:paraId="51190D3E" w14:textId="77777777" w:rsidR="00B5191C" w:rsidRPr="00DA5F45" w:rsidRDefault="00B5191C" w:rsidP="00B5191C">
      <w:pPr>
        <w:rPr>
          <w:rFonts w:ascii="Arial" w:hAnsi="Arial"/>
          <w:sz w:val="20"/>
        </w:rPr>
      </w:pPr>
    </w:p>
    <w:p w14:paraId="491DE022" w14:textId="5F1334E7"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3C69DA">
        <w:rPr>
          <w:rFonts w:ascii="Arial" w:hAnsi="Arial"/>
          <w:b/>
          <w:sz w:val="28"/>
        </w:rPr>
        <w:t>Examines</w:t>
      </w:r>
      <w:r w:rsidRPr="00DA5F45">
        <w:rPr>
          <w:rFonts w:ascii="Arial" w:hAnsi="Arial"/>
          <w:b/>
          <w:sz w:val="28"/>
        </w:rPr>
        <w:t xml:space="preserve"> </w:t>
      </w:r>
      <w:r w:rsidR="003C69DA">
        <w:rPr>
          <w:rFonts w:ascii="Arial" w:hAnsi="Arial"/>
          <w:b/>
          <w:sz w:val="28"/>
        </w:rPr>
        <w:t>the Story of Documentary Filmmaking Duo</w:t>
      </w:r>
      <w:r w:rsidR="00C952CB">
        <w:rPr>
          <w:rFonts w:ascii="Arial" w:hAnsi="Arial"/>
          <w:b/>
          <w:sz w:val="28"/>
        </w:rPr>
        <w:t xml:space="preserve"> Osa and Martin Johnson</w:t>
      </w:r>
    </w:p>
    <w:p w14:paraId="1A2C65AD" w14:textId="77777777" w:rsidR="00B5191C" w:rsidRPr="00DA5F45" w:rsidRDefault="00B5191C" w:rsidP="00B5191C">
      <w:pPr>
        <w:rPr>
          <w:rFonts w:ascii="Arial" w:hAnsi="Arial"/>
          <w:b/>
          <w:sz w:val="22"/>
        </w:rPr>
      </w:pPr>
    </w:p>
    <w:p w14:paraId="344551D9" w14:textId="271C7EB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C952CB">
        <w:rPr>
          <w:rFonts w:ascii="Arial" w:hAnsi="Arial"/>
          <w:bCs/>
          <w:sz w:val="22"/>
        </w:rPr>
        <w:t>Married to Adventure: Osa and Martin Johnson’s Films</w:t>
      </w:r>
      <w:r w:rsidRPr="00DA5F45">
        <w:rPr>
          <w:rFonts w:ascii="Arial" w:hAnsi="Arial"/>
          <w:sz w:val="22"/>
        </w:rPr>
        <w:t xml:space="preserve">,” a presentation and discussion by </w:t>
      </w:r>
      <w:r w:rsidR="00C952CB">
        <w:rPr>
          <w:rFonts w:ascii="Arial" w:hAnsi="Arial"/>
          <w:sz w:val="22"/>
        </w:rPr>
        <w:t>Mary Ann Thompson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6261CDEB" w14:textId="77777777" w:rsidR="00B5191C" w:rsidRPr="00DA5F45" w:rsidRDefault="00B5191C" w:rsidP="00B5191C">
      <w:pPr>
        <w:rPr>
          <w:rFonts w:ascii="Arial" w:hAnsi="Arial"/>
          <w:sz w:val="22"/>
        </w:rPr>
      </w:pPr>
    </w:p>
    <w:p w14:paraId="5D25934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058FDBA5" w14:textId="77777777" w:rsidR="00B5191C" w:rsidRPr="00DA5F45" w:rsidRDefault="00B5191C" w:rsidP="00B5191C">
      <w:pPr>
        <w:rPr>
          <w:rFonts w:ascii="Arial" w:hAnsi="Arial"/>
          <w:sz w:val="22"/>
        </w:rPr>
      </w:pPr>
    </w:p>
    <w:p w14:paraId="2FBBD6AB" w14:textId="02A449E3" w:rsidR="00C952CB" w:rsidRPr="00C952CB" w:rsidRDefault="00C952CB" w:rsidP="00C952CB">
      <w:pPr>
        <w:pStyle w:val="Pa0"/>
        <w:rPr>
          <w:rFonts w:ascii="Arial" w:eastAsia="Times" w:hAnsi="Arial" w:cs="Times New Roman"/>
          <w:sz w:val="22"/>
        </w:rPr>
      </w:pPr>
      <w:r w:rsidRPr="00C952CB">
        <w:rPr>
          <w:rFonts w:ascii="Arial" w:eastAsia="Times" w:hAnsi="Arial" w:cs="Times New Roman"/>
          <w:sz w:val="22"/>
        </w:rPr>
        <w:t xml:space="preserve">Pioneers in the early history of documentary filmmaking, Kansans Osa and Martin Johnson traveled the world filming people and wildlife in early 20th century. Their prolific career took them from the South Seas to Africa, and they shared their adventures across the nation in films, books, and presentations. While considered groundbreaking in their day, nowadays their work can be viewed as exploitative. This presentation will delve into their successes in early filmmaking and revisit their vision for their work against today’s differing standards. </w:t>
      </w:r>
    </w:p>
    <w:p w14:paraId="13CD565D" w14:textId="77777777" w:rsidR="00C952CB" w:rsidRPr="00C952CB" w:rsidRDefault="00C952CB" w:rsidP="00C952CB">
      <w:pPr>
        <w:rPr>
          <w:rFonts w:ascii="Arial" w:hAnsi="Arial"/>
          <w:sz w:val="22"/>
        </w:rPr>
      </w:pPr>
    </w:p>
    <w:p w14:paraId="09A910A0" w14:textId="08E0E40C" w:rsidR="00B5191C" w:rsidRPr="003C69DA" w:rsidRDefault="00C952CB" w:rsidP="00C952CB">
      <w:pPr>
        <w:rPr>
          <w:rFonts w:ascii="Arial" w:hAnsi="Arial"/>
          <w:sz w:val="22"/>
        </w:rPr>
      </w:pPr>
      <w:r w:rsidRPr="003C69DA">
        <w:rPr>
          <w:rFonts w:ascii="Arial" w:hAnsi="Arial"/>
          <w:sz w:val="22"/>
        </w:rPr>
        <w:t>Mary Ann</w:t>
      </w:r>
      <w:r w:rsidR="003C69DA">
        <w:rPr>
          <w:rFonts w:ascii="Arial" w:hAnsi="Arial"/>
          <w:sz w:val="22"/>
        </w:rPr>
        <w:t xml:space="preserve"> Thompson</w:t>
      </w:r>
      <w:r w:rsidRPr="003C69DA">
        <w:rPr>
          <w:rFonts w:ascii="Arial" w:hAnsi="Arial"/>
          <w:sz w:val="22"/>
        </w:rPr>
        <w:t xml:space="preserve"> is the retired Kansas Room librarian at the Hays Public Library and an instructor at Fort Hays State University.</w:t>
      </w:r>
    </w:p>
    <w:p w14:paraId="716D016D" w14:textId="77777777" w:rsidR="00C952CB" w:rsidRPr="00DA5F45" w:rsidRDefault="00C952CB" w:rsidP="00C952CB">
      <w:pPr>
        <w:rPr>
          <w:rFonts w:ascii="Arial" w:hAnsi="Arial"/>
          <w:sz w:val="22"/>
        </w:rPr>
      </w:pPr>
    </w:p>
    <w:p w14:paraId="35EF83F8" w14:textId="2B968CF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C952CB">
        <w:rPr>
          <w:rFonts w:ascii="Arial" w:hAnsi="Arial"/>
          <w:bCs/>
          <w:sz w:val="22"/>
        </w:rPr>
        <w:t>Married to Adventure: Osa and Martin Johnson’s Films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40A6A3A0" w14:textId="77777777" w:rsidR="00B5191C" w:rsidRPr="00DA5F45" w:rsidRDefault="00B5191C" w:rsidP="00B5191C">
      <w:pPr>
        <w:rPr>
          <w:rFonts w:ascii="Arial" w:eastAsia="Cambria" w:hAnsi="Arial" w:cs="Arial"/>
          <w:sz w:val="22"/>
          <w:szCs w:val="32"/>
        </w:rPr>
      </w:pPr>
    </w:p>
    <w:p w14:paraId="53E0057E" w14:textId="77777777" w:rsidR="00B5191C" w:rsidRPr="00DA5F45" w:rsidRDefault="00B5191C" w:rsidP="00B5191C">
      <w:pPr>
        <w:rPr>
          <w:rFonts w:ascii="Arial" w:hAnsi="Arial"/>
          <w:sz w:val="22"/>
        </w:rPr>
      </w:pPr>
    </w:p>
    <w:p w14:paraId="543FA0D8" w14:textId="77777777" w:rsidR="00B5191C" w:rsidRPr="00DA5F45" w:rsidRDefault="00B5191C" w:rsidP="00B5191C">
      <w:pPr>
        <w:rPr>
          <w:rFonts w:ascii="Arial" w:hAnsi="Arial"/>
          <w:sz w:val="22"/>
        </w:rPr>
      </w:pPr>
    </w:p>
    <w:p w14:paraId="280A51CA" w14:textId="77777777" w:rsidR="00B5191C" w:rsidRPr="00DA5F45" w:rsidRDefault="00B5191C" w:rsidP="00B5191C">
      <w:pPr>
        <w:jc w:val="center"/>
        <w:rPr>
          <w:rFonts w:ascii="Arial" w:hAnsi="Arial"/>
          <w:b/>
          <w:sz w:val="22"/>
        </w:rPr>
      </w:pPr>
      <w:r w:rsidRPr="00DA5F45">
        <w:rPr>
          <w:rFonts w:ascii="Arial" w:hAnsi="Arial"/>
          <w:b/>
          <w:sz w:val="22"/>
        </w:rPr>
        <w:t>-MORE-</w:t>
      </w:r>
    </w:p>
    <w:p w14:paraId="2EF08BA0" w14:textId="77777777" w:rsidR="00B5191C" w:rsidRPr="00DA5F45" w:rsidRDefault="00B5191C" w:rsidP="00B5191C">
      <w:pPr>
        <w:jc w:val="center"/>
        <w:rPr>
          <w:rFonts w:ascii="Arial" w:hAnsi="Arial"/>
          <w:b/>
          <w:sz w:val="22"/>
        </w:rPr>
      </w:pPr>
      <w:r w:rsidRPr="00DA5F45">
        <w:rPr>
          <w:rFonts w:ascii="Arial" w:hAnsi="Arial"/>
          <w:b/>
          <w:sz w:val="22"/>
        </w:rPr>
        <w:br w:type="page"/>
      </w:r>
    </w:p>
    <w:p w14:paraId="5D293969" w14:textId="6AAA917A"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C69DA" w:rsidRPr="003C69DA">
        <w:rPr>
          <w:rFonts w:ascii="Arial" w:hAnsi="Arial"/>
          <w:i/>
          <w:sz w:val="18"/>
        </w:rPr>
        <w:t>Presentation Examines the Story of Documentary Filmmaking Duo Osa and Martin Johnson</w:t>
      </w:r>
    </w:p>
    <w:p w14:paraId="118C6B81" w14:textId="77777777" w:rsidR="00B5191C" w:rsidRPr="00DA5F45" w:rsidRDefault="00B5191C" w:rsidP="00B5191C">
      <w:pPr>
        <w:rPr>
          <w:rFonts w:ascii="Arial" w:hAnsi="Arial"/>
          <w:sz w:val="22"/>
        </w:rPr>
      </w:pPr>
    </w:p>
    <w:p w14:paraId="5304FF17" w14:textId="659AFD6D"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C952CB">
        <w:rPr>
          <w:rFonts w:ascii="Arial" w:hAnsi="Arial"/>
          <w:bCs/>
          <w:sz w:val="22"/>
        </w:rPr>
        <w:t>Married to Adventure: Osa and Martin Johnson’s Films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01BAFD49" w14:textId="77777777" w:rsidR="00B5191C" w:rsidRDefault="00B5191C" w:rsidP="00B5191C">
      <w:pPr>
        <w:spacing w:line="360" w:lineRule="auto"/>
        <w:rPr>
          <w:rFonts w:ascii="Arial" w:eastAsia="Cambria" w:hAnsi="Arial" w:cs="Arial"/>
          <w:sz w:val="22"/>
          <w:szCs w:val="32"/>
        </w:rPr>
      </w:pPr>
    </w:p>
    <w:p w14:paraId="7D938A85"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0360895"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3F3F4B3" w14:textId="77777777" w:rsidR="00B5191C" w:rsidRPr="00DA5F45" w:rsidRDefault="00B5191C" w:rsidP="00B5191C">
      <w:pPr>
        <w:spacing w:line="360" w:lineRule="auto"/>
        <w:rPr>
          <w:rFonts w:ascii="Arial" w:eastAsia="Cambria" w:hAnsi="Arial" w:cs="Arial"/>
          <w:sz w:val="22"/>
          <w:szCs w:val="32"/>
        </w:rPr>
      </w:pPr>
    </w:p>
    <w:p w14:paraId="50FF563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E9A3D23"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54"/>
    <w:rsid w:val="000A219C"/>
    <w:rsid w:val="000A4C31"/>
    <w:rsid w:val="00250E9C"/>
    <w:rsid w:val="00321389"/>
    <w:rsid w:val="003C69DA"/>
    <w:rsid w:val="004C0BDE"/>
    <w:rsid w:val="006264D6"/>
    <w:rsid w:val="006A1854"/>
    <w:rsid w:val="00A25917"/>
    <w:rsid w:val="00B5191C"/>
    <w:rsid w:val="00BE4468"/>
    <w:rsid w:val="00C95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5D68E3"/>
  <w14:defaultImageDpi w14:val="32767"/>
  <w15:chartTrackingRefBased/>
  <w15:docId w15:val="{30FC1F51-0133-904E-AE56-5B909455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952CB"/>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C952CB"/>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C952CB"/>
    <w:rPr>
      <w:rFonts w:cs="Gotham Book"/>
      <w:i/>
      <w:iCs/>
      <w:color w:val="211D1E"/>
      <w:sz w:val="20"/>
      <w:szCs w:val="20"/>
    </w:rPr>
  </w:style>
  <w:style w:type="character" w:customStyle="1" w:styleId="A9">
    <w:name w:val="A9"/>
    <w:uiPriority w:val="99"/>
    <w:rsid w:val="00C952CB"/>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2022-01-14T22:31:00Z</dcterms:created>
  <dcterms:modified xsi:type="dcterms:W3CDTF">2022-01-27T20:11:00Z</dcterms:modified>
</cp:coreProperties>
</file>